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p w:rsidR="007E2037" w:rsidRPr="000822B0" w:rsidRDefault="007E2037" w:rsidP="00736D07">
      <w:pPr>
        <w:pStyle w:val="ac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0972" w:rsidRPr="00703C5C" w:rsidRDefault="00A77E7C" w:rsidP="00736D07">
      <w:pPr>
        <w:pStyle w:val="ac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5046D5">
        <w:rPr>
          <w:rFonts w:ascii="Times New Roman" w:eastAsia="Times New Roman" w:hAnsi="Times New Roman" w:cs="Times New Roman"/>
          <w:b/>
          <w:sz w:val="28"/>
          <w:szCs w:val="28"/>
        </w:rPr>
        <w:t>оклад</w:t>
      </w:r>
    </w:p>
    <w:p w:rsidR="00130972" w:rsidRPr="00703C5C" w:rsidRDefault="00F86F7C" w:rsidP="00736D07">
      <w:pPr>
        <w:pStyle w:val="ac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C5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30972" w:rsidRPr="00703C5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F86F7C">
        <w:rPr>
          <w:rFonts w:ascii="Times New Roman" w:eastAsia="Times New Roman" w:hAnsi="Times New Roman" w:cs="Times New Roman"/>
          <w:b/>
          <w:sz w:val="28"/>
          <w:szCs w:val="28"/>
        </w:rPr>
        <w:t>О взаимодействии с региональным оператором АО «Югра-Экология» на территории Кондинского района</w:t>
      </w:r>
      <w:r w:rsidR="00130972" w:rsidRPr="00703C5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30972" w:rsidRDefault="00130972" w:rsidP="00736D07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:rsidR="005046D5" w:rsidRPr="000822B0" w:rsidRDefault="005046D5" w:rsidP="00736D07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:rsidR="00511B28" w:rsidRPr="00F86F7C" w:rsidRDefault="00F86F7C" w:rsidP="00F86F7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86F7C">
        <w:rPr>
          <w:rFonts w:ascii="Times New Roman" w:hAnsi="Times New Roman" w:cs="Times New Roman"/>
          <w:sz w:val="28"/>
          <w:szCs w:val="28"/>
        </w:rPr>
        <w:t>рганизацией и осуществлением деятельности по сбору, транспортированию и размещению ТКО определен единый региональный оператор по обращению с отходами - АО «Югра-Экология». Транспортировщиком ТКО по Кондинскому району определено общество с ограниченной ответственностью «ПТК» которое не справляется со своими обязанностями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F7C" w:rsidRDefault="00F86F7C" w:rsidP="00F86F7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остро стоит проблема в вывозе мусора с контейнерных площадок и их прилегающей территории.  </w:t>
      </w:r>
      <w:r w:rsidRPr="00F86F7C">
        <w:rPr>
          <w:rFonts w:ascii="Times New Roman" w:hAnsi="Times New Roman" w:cs="Times New Roman"/>
          <w:sz w:val="28"/>
          <w:szCs w:val="28"/>
        </w:rPr>
        <w:t>Частое переполнение контейнеров ТКО происходит из-за не своевременного вывоза особенно в дни - суббота и воскресение, в связи с этим происходит растаскивание пакетов мусора собаками на проезжую часть и в кюветы.</w:t>
      </w:r>
    </w:p>
    <w:p w:rsidR="00F86F7C" w:rsidRPr="00F86F7C" w:rsidRDefault="00F86F7C" w:rsidP="00F86F7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86F7C">
        <w:rPr>
          <w:rFonts w:ascii="Times New Roman" w:hAnsi="Times New Roman" w:cs="Times New Roman"/>
          <w:sz w:val="28"/>
          <w:szCs w:val="28"/>
        </w:rPr>
        <w:t>илами администрации района дополнительно задействована техника по уборке веток, ботвы</w:t>
      </w:r>
      <w:r>
        <w:rPr>
          <w:rFonts w:ascii="Times New Roman" w:hAnsi="Times New Roman" w:cs="Times New Roman"/>
          <w:sz w:val="28"/>
          <w:szCs w:val="28"/>
        </w:rPr>
        <w:t xml:space="preserve"> и крупногабаритного мусора</w:t>
      </w:r>
      <w:r w:rsidRPr="00F86F7C">
        <w:rPr>
          <w:rFonts w:ascii="Times New Roman" w:hAnsi="Times New Roman" w:cs="Times New Roman"/>
          <w:sz w:val="28"/>
          <w:szCs w:val="28"/>
        </w:rPr>
        <w:t xml:space="preserve"> с прилегающих территорий площадок накопления ТКО</w:t>
      </w:r>
      <w:r>
        <w:rPr>
          <w:rFonts w:ascii="Times New Roman" w:hAnsi="Times New Roman" w:cs="Times New Roman"/>
          <w:sz w:val="28"/>
          <w:szCs w:val="28"/>
        </w:rPr>
        <w:t xml:space="preserve"> в пгт. Междуреченский</w:t>
      </w:r>
      <w:r w:rsidRPr="00F86F7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Так же задействованы </w:t>
      </w:r>
      <w:r w:rsidR="005C322A">
        <w:rPr>
          <w:rFonts w:ascii="Times New Roman" w:hAnsi="Times New Roman" w:cs="Times New Roman"/>
          <w:sz w:val="28"/>
          <w:szCs w:val="28"/>
        </w:rPr>
        <w:t>работники для уборки от разбросанного мусора.</w:t>
      </w:r>
    </w:p>
    <w:p w:rsidR="00F86F7C" w:rsidRDefault="00F86F7C" w:rsidP="00F86F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6D5" w:rsidRDefault="005046D5" w:rsidP="00F86F7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32"/>
        <w:gridCol w:w="3720"/>
        <w:gridCol w:w="2286"/>
      </w:tblGrid>
      <w:tr w:rsidR="000B30E4" w:rsidRPr="00C303B8" w:rsidTr="00351815">
        <w:trPr>
          <w:trHeight w:val="1443"/>
        </w:trPr>
        <w:tc>
          <w:tcPr>
            <w:tcW w:w="1884" w:type="pct"/>
          </w:tcPr>
          <w:p w:rsidR="000B30E4" w:rsidRPr="000822B0" w:rsidRDefault="000B30E4" w:rsidP="00D936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pct"/>
            <w:vAlign w:val="center"/>
          </w:tcPr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1186" w:type="pct"/>
            <w:tcBorders>
              <w:left w:val="nil"/>
            </w:tcBorders>
          </w:tcPr>
          <w:p w:rsidR="00624276" w:rsidRPr="000822B0" w:rsidRDefault="00624276" w:rsidP="0035181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2037" w:rsidRDefault="007E2037" w:rsidP="00B7257C">
      <w:pPr>
        <w:spacing w:after="0" w:line="240" w:lineRule="auto"/>
        <w:rPr>
          <w:rFonts w:ascii="Times New Roman" w:hAnsi="Times New Roman" w:cs="Times New Roman"/>
          <w:bCs/>
          <w:sz w:val="10"/>
          <w:szCs w:val="10"/>
        </w:rPr>
      </w:pPr>
    </w:p>
    <w:sectPr w:rsidR="007E2037" w:rsidSect="008F75D6">
      <w:pgSz w:w="11906" w:h="16838"/>
      <w:pgMar w:top="1134" w:right="567" w:bottom="142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9B0" w:rsidRDefault="001B49B0" w:rsidP="00617B40">
      <w:pPr>
        <w:spacing w:after="0" w:line="240" w:lineRule="auto"/>
      </w:pPr>
      <w:r>
        <w:separator/>
      </w:r>
    </w:p>
  </w:endnote>
  <w:endnote w:type="continuationSeparator" w:id="0">
    <w:p w:rsidR="001B49B0" w:rsidRDefault="001B49B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9B0" w:rsidRDefault="001B49B0" w:rsidP="00617B40">
      <w:pPr>
        <w:spacing w:after="0" w:line="240" w:lineRule="auto"/>
      </w:pPr>
      <w:r>
        <w:separator/>
      </w:r>
    </w:p>
  </w:footnote>
  <w:footnote w:type="continuationSeparator" w:id="0">
    <w:p w:rsidR="001B49B0" w:rsidRDefault="001B49B0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A44AB"/>
    <w:multiLevelType w:val="hybridMultilevel"/>
    <w:tmpl w:val="41DC2122"/>
    <w:lvl w:ilvl="0" w:tplc="ADF295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362F9D"/>
    <w:multiLevelType w:val="hybridMultilevel"/>
    <w:tmpl w:val="BD14535A"/>
    <w:lvl w:ilvl="0" w:tplc="3126FF3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80BF7"/>
    <w:multiLevelType w:val="hybridMultilevel"/>
    <w:tmpl w:val="11E84CF4"/>
    <w:lvl w:ilvl="0" w:tplc="23EA4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attachedTemplate r:id="rId1"/>
  <w:defaultTabStop w:val="708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B68"/>
    <w:rsid w:val="00006772"/>
    <w:rsid w:val="00012153"/>
    <w:rsid w:val="0001533C"/>
    <w:rsid w:val="00017B34"/>
    <w:rsid w:val="0003600A"/>
    <w:rsid w:val="00037A20"/>
    <w:rsid w:val="0004059E"/>
    <w:rsid w:val="00045F77"/>
    <w:rsid w:val="000553F6"/>
    <w:rsid w:val="000822B0"/>
    <w:rsid w:val="00082FB7"/>
    <w:rsid w:val="0009485B"/>
    <w:rsid w:val="00094C89"/>
    <w:rsid w:val="00096C00"/>
    <w:rsid w:val="000A20DE"/>
    <w:rsid w:val="000B30E4"/>
    <w:rsid w:val="000B4C48"/>
    <w:rsid w:val="000B6BD3"/>
    <w:rsid w:val="000C4170"/>
    <w:rsid w:val="000D1BD6"/>
    <w:rsid w:val="000E2AD9"/>
    <w:rsid w:val="000F242D"/>
    <w:rsid w:val="00113D3B"/>
    <w:rsid w:val="00130972"/>
    <w:rsid w:val="00137884"/>
    <w:rsid w:val="00142A9E"/>
    <w:rsid w:val="00147B02"/>
    <w:rsid w:val="00150967"/>
    <w:rsid w:val="00167936"/>
    <w:rsid w:val="00182B80"/>
    <w:rsid w:val="001847D2"/>
    <w:rsid w:val="0018600B"/>
    <w:rsid w:val="00186A59"/>
    <w:rsid w:val="001A5FB6"/>
    <w:rsid w:val="001B126F"/>
    <w:rsid w:val="001B291F"/>
    <w:rsid w:val="001B49B0"/>
    <w:rsid w:val="001B4AD1"/>
    <w:rsid w:val="001C5C3F"/>
    <w:rsid w:val="002008DA"/>
    <w:rsid w:val="002035F9"/>
    <w:rsid w:val="00220404"/>
    <w:rsid w:val="00225C7D"/>
    <w:rsid w:val="002300FD"/>
    <w:rsid w:val="00234040"/>
    <w:rsid w:val="002529F0"/>
    <w:rsid w:val="0025592B"/>
    <w:rsid w:val="00256FF1"/>
    <w:rsid w:val="00261D49"/>
    <w:rsid w:val="0026589C"/>
    <w:rsid w:val="0027082E"/>
    <w:rsid w:val="00272880"/>
    <w:rsid w:val="002920C6"/>
    <w:rsid w:val="00293767"/>
    <w:rsid w:val="002A75A0"/>
    <w:rsid w:val="002B7436"/>
    <w:rsid w:val="002D0994"/>
    <w:rsid w:val="002F2650"/>
    <w:rsid w:val="002F52D0"/>
    <w:rsid w:val="00301280"/>
    <w:rsid w:val="003120D3"/>
    <w:rsid w:val="003201C7"/>
    <w:rsid w:val="003211B9"/>
    <w:rsid w:val="00343BF0"/>
    <w:rsid w:val="00343FF5"/>
    <w:rsid w:val="00346229"/>
    <w:rsid w:val="00351815"/>
    <w:rsid w:val="00354847"/>
    <w:rsid w:val="0035642A"/>
    <w:rsid w:val="003624D8"/>
    <w:rsid w:val="00365C36"/>
    <w:rsid w:val="00383D97"/>
    <w:rsid w:val="00384EA4"/>
    <w:rsid w:val="003911A4"/>
    <w:rsid w:val="00391E24"/>
    <w:rsid w:val="00393DAD"/>
    <w:rsid w:val="00395B9B"/>
    <w:rsid w:val="00397EFC"/>
    <w:rsid w:val="003A7E45"/>
    <w:rsid w:val="003C56CB"/>
    <w:rsid w:val="003D47AF"/>
    <w:rsid w:val="003E494E"/>
    <w:rsid w:val="003F0935"/>
    <w:rsid w:val="003F0C86"/>
    <w:rsid w:val="003F2416"/>
    <w:rsid w:val="003F3603"/>
    <w:rsid w:val="003F511F"/>
    <w:rsid w:val="00404BE7"/>
    <w:rsid w:val="00417101"/>
    <w:rsid w:val="00422070"/>
    <w:rsid w:val="004237A7"/>
    <w:rsid w:val="004261B9"/>
    <w:rsid w:val="00431272"/>
    <w:rsid w:val="0043130E"/>
    <w:rsid w:val="004333EE"/>
    <w:rsid w:val="0044500A"/>
    <w:rsid w:val="00465FC6"/>
    <w:rsid w:val="00495E89"/>
    <w:rsid w:val="004A2B58"/>
    <w:rsid w:val="004A3817"/>
    <w:rsid w:val="004B28BF"/>
    <w:rsid w:val="004B5B5C"/>
    <w:rsid w:val="004C069C"/>
    <w:rsid w:val="004C7125"/>
    <w:rsid w:val="004D595E"/>
    <w:rsid w:val="004D7554"/>
    <w:rsid w:val="004F6A53"/>
    <w:rsid w:val="004F72DA"/>
    <w:rsid w:val="004F7CDE"/>
    <w:rsid w:val="005046D5"/>
    <w:rsid w:val="00505FA5"/>
    <w:rsid w:val="005062AD"/>
    <w:rsid w:val="00511B28"/>
    <w:rsid w:val="00524736"/>
    <w:rsid w:val="0052521A"/>
    <w:rsid w:val="00532CA8"/>
    <w:rsid w:val="005439BD"/>
    <w:rsid w:val="005568AE"/>
    <w:rsid w:val="00566881"/>
    <w:rsid w:val="0056694C"/>
    <w:rsid w:val="005921DC"/>
    <w:rsid w:val="005A66B0"/>
    <w:rsid w:val="005A7E74"/>
    <w:rsid w:val="005B2935"/>
    <w:rsid w:val="005B7083"/>
    <w:rsid w:val="005C322A"/>
    <w:rsid w:val="005E2C44"/>
    <w:rsid w:val="005F0864"/>
    <w:rsid w:val="0061302D"/>
    <w:rsid w:val="00617B40"/>
    <w:rsid w:val="0062166C"/>
    <w:rsid w:val="00623C81"/>
    <w:rsid w:val="00624276"/>
    <w:rsid w:val="00626321"/>
    <w:rsid w:val="00636F28"/>
    <w:rsid w:val="00655734"/>
    <w:rsid w:val="006615CF"/>
    <w:rsid w:val="0066224A"/>
    <w:rsid w:val="00670B77"/>
    <w:rsid w:val="006722F9"/>
    <w:rsid w:val="00681141"/>
    <w:rsid w:val="00682596"/>
    <w:rsid w:val="006A02D8"/>
    <w:rsid w:val="006A5B30"/>
    <w:rsid w:val="006B1083"/>
    <w:rsid w:val="006B1282"/>
    <w:rsid w:val="006C37AF"/>
    <w:rsid w:val="006C77B8"/>
    <w:rsid w:val="006D18AE"/>
    <w:rsid w:val="006D495B"/>
    <w:rsid w:val="006E7BAD"/>
    <w:rsid w:val="00703C5C"/>
    <w:rsid w:val="00705B82"/>
    <w:rsid w:val="00712BD3"/>
    <w:rsid w:val="00727DF8"/>
    <w:rsid w:val="007333E4"/>
    <w:rsid w:val="007339F5"/>
    <w:rsid w:val="007343BF"/>
    <w:rsid w:val="00736D07"/>
    <w:rsid w:val="00747204"/>
    <w:rsid w:val="00764B78"/>
    <w:rsid w:val="0077481C"/>
    <w:rsid w:val="007757A1"/>
    <w:rsid w:val="00782C7D"/>
    <w:rsid w:val="007A0722"/>
    <w:rsid w:val="007A6241"/>
    <w:rsid w:val="007B52D1"/>
    <w:rsid w:val="007C5828"/>
    <w:rsid w:val="007E2037"/>
    <w:rsid w:val="007E3F4C"/>
    <w:rsid w:val="007E6DBB"/>
    <w:rsid w:val="007F2415"/>
    <w:rsid w:val="007F3AF3"/>
    <w:rsid w:val="007F44EF"/>
    <w:rsid w:val="007F56FF"/>
    <w:rsid w:val="008000E8"/>
    <w:rsid w:val="00805A4C"/>
    <w:rsid w:val="0080665B"/>
    <w:rsid w:val="00806D8C"/>
    <w:rsid w:val="00822F9D"/>
    <w:rsid w:val="008354DC"/>
    <w:rsid w:val="008376BD"/>
    <w:rsid w:val="008459BB"/>
    <w:rsid w:val="0087511E"/>
    <w:rsid w:val="00886731"/>
    <w:rsid w:val="00887852"/>
    <w:rsid w:val="0089049F"/>
    <w:rsid w:val="00897CB6"/>
    <w:rsid w:val="008C2ACB"/>
    <w:rsid w:val="008D6252"/>
    <w:rsid w:val="008E3852"/>
    <w:rsid w:val="008E4601"/>
    <w:rsid w:val="008E653E"/>
    <w:rsid w:val="008F75D6"/>
    <w:rsid w:val="00903CF1"/>
    <w:rsid w:val="00904296"/>
    <w:rsid w:val="00904936"/>
    <w:rsid w:val="0091572D"/>
    <w:rsid w:val="0091623C"/>
    <w:rsid w:val="009224CB"/>
    <w:rsid w:val="00927695"/>
    <w:rsid w:val="009305B5"/>
    <w:rsid w:val="00933810"/>
    <w:rsid w:val="00934CF8"/>
    <w:rsid w:val="00942C84"/>
    <w:rsid w:val="00950EF0"/>
    <w:rsid w:val="00953600"/>
    <w:rsid w:val="0096207A"/>
    <w:rsid w:val="0096338B"/>
    <w:rsid w:val="00981461"/>
    <w:rsid w:val="009851D3"/>
    <w:rsid w:val="009917B5"/>
    <w:rsid w:val="009A1DCC"/>
    <w:rsid w:val="009A231B"/>
    <w:rsid w:val="009A2B86"/>
    <w:rsid w:val="009C0855"/>
    <w:rsid w:val="009C1751"/>
    <w:rsid w:val="009C2932"/>
    <w:rsid w:val="009C5398"/>
    <w:rsid w:val="009D1B29"/>
    <w:rsid w:val="009E2176"/>
    <w:rsid w:val="009E3E8B"/>
    <w:rsid w:val="009F6EC2"/>
    <w:rsid w:val="00A02472"/>
    <w:rsid w:val="00A14960"/>
    <w:rsid w:val="00A33D50"/>
    <w:rsid w:val="00A425BD"/>
    <w:rsid w:val="00A51B1F"/>
    <w:rsid w:val="00A5412C"/>
    <w:rsid w:val="00A548CA"/>
    <w:rsid w:val="00A56B2A"/>
    <w:rsid w:val="00A72A3E"/>
    <w:rsid w:val="00A72B68"/>
    <w:rsid w:val="00A77E7C"/>
    <w:rsid w:val="00AA4B56"/>
    <w:rsid w:val="00AC16A7"/>
    <w:rsid w:val="00AC194A"/>
    <w:rsid w:val="00AD697A"/>
    <w:rsid w:val="00B17E67"/>
    <w:rsid w:val="00B2079F"/>
    <w:rsid w:val="00B2259C"/>
    <w:rsid w:val="00B2266B"/>
    <w:rsid w:val="00B22EC1"/>
    <w:rsid w:val="00B230DD"/>
    <w:rsid w:val="00B45F61"/>
    <w:rsid w:val="00B53A62"/>
    <w:rsid w:val="00B626AF"/>
    <w:rsid w:val="00B638F2"/>
    <w:rsid w:val="00B7257C"/>
    <w:rsid w:val="00B76CD1"/>
    <w:rsid w:val="00B800B3"/>
    <w:rsid w:val="00B81A2D"/>
    <w:rsid w:val="00B82AA8"/>
    <w:rsid w:val="00B9511D"/>
    <w:rsid w:val="00BA5097"/>
    <w:rsid w:val="00BA72C2"/>
    <w:rsid w:val="00BB611F"/>
    <w:rsid w:val="00BB6489"/>
    <w:rsid w:val="00BB6639"/>
    <w:rsid w:val="00BE2AF4"/>
    <w:rsid w:val="00BF262A"/>
    <w:rsid w:val="00BF30C6"/>
    <w:rsid w:val="00C002B4"/>
    <w:rsid w:val="00C06C31"/>
    <w:rsid w:val="00C16253"/>
    <w:rsid w:val="00C1726F"/>
    <w:rsid w:val="00C21D1F"/>
    <w:rsid w:val="00C239F1"/>
    <w:rsid w:val="00C27F3F"/>
    <w:rsid w:val="00C303B8"/>
    <w:rsid w:val="00C36F0C"/>
    <w:rsid w:val="00C36F5A"/>
    <w:rsid w:val="00C47F63"/>
    <w:rsid w:val="00C51F70"/>
    <w:rsid w:val="00C579A8"/>
    <w:rsid w:val="00C60452"/>
    <w:rsid w:val="00C7412C"/>
    <w:rsid w:val="00C77C78"/>
    <w:rsid w:val="00CA7141"/>
    <w:rsid w:val="00CC49C2"/>
    <w:rsid w:val="00CC7C2A"/>
    <w:rsid w:val="00CD36A2"/>
    <w:rsid w:val="00CF3794"/>
    <w:rsid w:val="00CF44D0"/>
    <w:rsid w:val="00CF744D"/>
    <w:rsid w:val="00D007DF"/>
    <w:rsid w:val="00D155CC"/>
    <w:rsid w:val="00D20948"/>
    <w:rsid w:val="00D213D8"/>
    <w:rsid w:val="00D26095"/>
    <w:rsid w:val="00D317A5"/>
    <w:rsid w:val="00D4701F"/>
    <w:rsid w:val="00D47BAA"/>
    <w:rsid w:val="00D5129C"/>
    <w:rsid w:val="00D53054"/>
    <w:rsid w:val="00D625CD"/>
    <w:rsid w:val="00D64FB3"/>
    <w:rsid w:val="00D8061E"/>
    <w:rsid w:val="00D81A9D"/>
    <w:rsid w:val="00D91A6C"/>
    <w:rsid w:val="00D93606"/>
    <w:rsid w:val="00D94D43"/>
    <w:rsid w:val="00DA14F0"/>
    <w:rsid w:val="00DA780D"/>
    <w:rsid w:val="00DB032D"/>
    <w:rsid w:val="00DB105A"/>
    <w:rsid w:val="00DC62EF"/>
    <w:rsid w:val="00DD00DE"/>
    <w:rsid w:val="00DE12FA"/>
    <w:rsid w:val="00E020E1"/>
    <w:rsid w:val="00E024DC"/>
    <w:rsid w:val="00E030F7"/>
    <w:rsid w:val="00E041BA"/>
    <w:rsid w:val="00E05238"/>
    <w:rsid w:val="00E05262"/>
    <w:rsid w:val="00E079C5"/>
    <w:rsid w:val="00E13760"/>
    <w:rsid w:val="00E26486"/>
    <w:rsid w:val="00E36B27"/>
    <w:rsid w:val="00E50056"/>
    <w:rsid w:val="00E516F7"/>
    <w:rsid w:val="00E5618D"/>
    <w:rsid w:val="00E624C3"/>
    <w:rsid w:val="00E92937"/>
    <w:rsid w:val="00EC0B1F"/>
    <w:rsid w:val="00EC3C52"/>
    <w:rsid w:val="00EC4A92"/>
    <w:rsid w:val="00ED01A2"/>
    <w:rsid w:val="00ED123C"/>
    <w:rsid w:val="00EF214F"/>
    <w:rsid w:val="00F01796"/>
    <w:rsid w:val="00F114E8"/>
    <w:rsid w:val="00F155DA"/>
    <w:rsid w:val="00F262C9"/>
    <w:rsid w:val="00F449DF"/>
    <w:rsid w:val="00F44E99"/>
    <w:rsid w:val="00F45228"/>
    <w:rsid w:val="00F527BC"/>
    <w:rsid w:val="00F55E37"/>
    <w:rsid w:val="00F71139"/>
    <w:rsid w:val="00F765C7"/>
    <w:rsid w:val="00F86F7C"/>
    <w:rsid w:val="00FA4CF5"/>
    <w:rsid w:val="00FA600A"/>
    <w:rsid w:val="00FC3FBE"/>
    <w:rsid w:val="00FD596A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A14F0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9E3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85D-ADBD-437B-9879-6A7FE9751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2023-06-19T03:59:00Z</dcterms:created>
  <dcterms:modified xsi:type="dcterms:W3CDTF">2023-06-19T04:34:00Z</dcterms:modified>
</cp:coreProperties>
</file>